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F35" w:rsidRDefault="00810F35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810F35" w:rsidRPr="00947806" w:rsidRDefault="00810F3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Pr="00105A5B">
        <w:rPr>
          <w:rFonts w:ascii="Times New Roman" w:hAnsi="Times New Roman"/>
          <w:b/>
          <w:sz w:val="28"/>
          <w:szCs w:val="28"/>
        </w:rPr>
        <w:t>1</w:t>
      </w:r>
      <w:r w:rsidRPr="00947806">
        <w:rPr>
          <w:rFonts w:ascii="Times New Roman" w:hAnsi="Times New Roman"/>
          <w:b/>
          <w:sz w:val="28"/>
          <w:szCs w:val="28"/>
        </w:rPr>
        <w:t>0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810F35" w:rsidRPr="007D54FF" w:rsidRDefault="00810F3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810F35" w:rsidRPr="007D54FF" w:rsidRDefault="00810F3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810F35" w:rsidRPr="007D54FF" w:rsidRDefault="00810F3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810F35" w:rsidRPr="007D54FF" w:rsidRDefault="00810F3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810F35" w:rsidRPr="007D54FF" w:rsidRDefault="00810F35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810F35" w:rsidRPr="007D54FF" w:rsidRDefault="00810F35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810F35" w:rsidRPr="007D54FF" w:rsidRDefault="00810F35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810F35" w:rsidRPr="007D54FF" w:rsidRDefault="00810F35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810F35" w:rsidRPr="007D54FF" w:rsidRDefault="00810F35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810F35" w:rsidRPr="007D54FF" w:rsidRDefault="00810F35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810F35" w:rsidRPr="007D54FF" w:rsidRDefault="00810F35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810F35" w:rsidRPr="007D54FF" w:rsidRDefault="00810F3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810F35" w:rsidRPr="007D54FF" w:rsidRDefault="00810F3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EA527D">
      <w:pPr>
        <w:pStyle w:val="BodyText"/>
        <w:rPr>
          <w:sz w:val="28"/>
          <w:szCs w:val="28"/>
          <w:lang w:eastAsia="en-GB"/>
        </w:rPr>
      </w:pPr>
    </w:p>
    <w:p w:rsidR="00810F35" w:rsidRPr="007D54FF" w:rsidRDefault="00810F35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810F35" w:rsidRPr="007D54FF" w:rsidRDefault="00810F3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810F35" w:rsidRPr="007D54FF" w:rsidRDefault="00810F35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810F35" w:rsidRPr="007D54FF" w:rsidRDefault="00810F35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CE6B6C" w:rsidRDefault="00810F3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810F3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10F35" w:rsidRPr="007D54FF" w:rsidTr="007F259B">
        <w:trPr>
          <w:trHeight w:val="1938"/>
          <w:jc w:val="center"/>
        </w:trPr>
        <w:tc>
          <w:tcPr>
            <w:tcW w:w="4965" w:type="dxa"/>
          </w:tcPr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10F35" w:rsidRPr="007D54FF" w:rsidRDefault="00810F35" w:rsidP="007D54FF">
      <w:pPr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810F35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F35" w:rsidRDefault="00810F35">
      <w:r>
        <w:separator/>
      </w:r>
    </w:p>
  </w:endnote>
  <w:endnote w:type="continuationSeparator" w:id="0">
    <w:p w:rsidR="00810F35" w:rsidRDefault="00810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F35" w:rsidRPr="00572698" w:rsidRDefault="00810F35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810F35" w:rsidRDefault="00810F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F35" w:rsidRDefault="00810F35">
      <w:r>
        <w:separator/>
      </w:r>
    </w:p>
  </w:footnote>
  <w:footnote w:type="continuationSeparator" w:id="0">
    <w:p w:rsidR="00810F35" w:rsidRDefault="00810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F35" w:rsidRDefault="00810F35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10F3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588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7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1203</TotalTime>
  <Pages>4</Pages>
  <Words>811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40</cp:revision>
  <cp:lastPrinted>2013-01-16T07:51:00Z</cp:lastPrinted>
  <dcterms:created xsi:type="dcterms:W3CDTF">2011-12-04T16:43:00Z</dcterms:created>
  <dcterms:modified xsi:type="dcterms:W3CDTF">2013-01-21T13:00:00Z</dcterms:modified>
</cp:coreProperties>
</file>